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BB" w:rsidRDefault="00080CBB" w:rsidP="005F3D2B">
      <w:pPr>
        <w:pStyle w:val="ListParagraph"/>
        <w:ind w:left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55pt;margin-top:-64.8pt;width:575.25pt;height:1in;z-index:251651584" stroked="f">
            <v:textbox style="mso-next-textbox:#_x0000_s1026">
              <w:txbxContent>
                <w:tbl>
                  <w:tblPr>
                    <w:tblW w:w="11196" w:type="dxa"/>
                    <w:tblCellSpacing w:w="3" w:type="dxa"/>
                    <w:tblInd w:w="51" w:type="dxa"/>
                    <w:tblBorders>
                      <w:top w:val="threeDEngrave" w:sz="6" w:space="0" w:color="000000"/>
                      <w:left w:val="threeDEngrave" w:sz="6" w:space="0" w:color="000000"/>
                      <w:bottom w:val="threeDEngrave" w:sz="6" w:space="0" w:color="000000"/>
                      <w:right w:val="threeDEngrave" w:sz="6" w:space="0" w:color="000000"/>
                      <w:insideH w:val="threeDEngrave" w:sz="6" w:space="0" w:color="000000"/>
                      <w:insideV w:val="threeDEngrave" w:sz="6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4297"/>
                    <w:gridCol w:w="4940"/>
                    <w:gridCol w:w="242"/>
                    <w:gridCol w:w="1717"/>
                  </w:tblGrid>
                  <w:tr w:rsidR="00080CBB" w:rsidRPr="00B85AE6" w:rsidTr="00B85AE6">
                    <w:trPr>
                      <w:trHeight w:val="237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Sınıfı           :</w:t>
                        </w:r>
                      </w:p>
                    </w:tc>
                    <w:tc>
                      <w:tcPr>
                        <w:tcW w:w="4934" w:type="dxa"/>
                        <w:vMerge w:val="restart"/>
                        <w:shd w:val="clear" w:color="auto" w:fill="F3F3F3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 xml:space="preserve">2011-2012 </w:t>
                        </w:r>
                      </w:p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EĞİTİM – ÖĞRETİM YILI</w:t>
                        </w:r>
                      </w:p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0"/>
                            <w:szCs w:val="10"/>
                            <w:lang w:eastAsia="tr-TR"/>
                          </w:rPr>
                        </w:pPr>
                      </w:p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7. SINIF MATEMATİK</w:t>
                        </w:r>
                      </w:p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1. DÖNEM 1. YAZILI SORULARI</w:t>
                        </w:r>
                      </w:p>
                    </w:tc>
                    <w:tc>
                      <w:tcPr>
                        <w:tcW w:w="1950" w:type="dxa"/>
                        <w:gridSpan w:val="2"/>
                        <w:shd w:val="clear" w:color="auto" w:fill="F3F3F3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TARİH: 06.11.2011</w:t>
                        </w:r>
                      </w:p>
                    </w:tc>
                  </w:tr>
                  <w:tr w:rsidR="00080CBB" w:rsidRPr="00B85AE6" w:rsidTr="00B85AE6">
                    <w:trPr>
                      <w:trHeight w:val="288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Numarası   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shd w:val="clear" w:color="auto" w:fill="F3F3F3"/>
                        <w:textDirection w:val="btLr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PUAN</w:t>
                        </w:r>
                      </w:p>
                    </w:tc>
                    <w:tc>
                      <w:tcPr>
                        <w:tcW w:w="1708" w:type="dxa"/>
                        <w:vMerge w:val="restart"/>
                        <w:shd w:val="clear" w:color="auto" w:fill="F3F3F3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080CBB" w:rsidRPr="00B85AE6" w:rsidTr="00B85AE6">
                    <w:trPr>
                      <w:trHeight w:val="361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B85AE6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Adı–Soyadı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shd w:val="clear" w:color="auto" w:fill="F3F3F3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708" w:type="dxa"/>
                        <w:vMerge/>
                        <w:shd w:val="clear" w:color="auto" w:fill="F3F3F3"/>
                      </w:tcPr>
                      <w:p w:rsidR="00080CBB" w:rsidRPr="00B85AE6" w:rsidRDefault="00080CBB" w:rsidP="00B85AE6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80CBB" w:rsidRDefault="00080CBB" w:rsidP="00E15CF8"/>
              </w:txbxContent>
            </v:textbox>
          </v:shape>
        </w:pict>
      </w:r>
    </w:p>
    <w:p w:rsidR="00080CBB" w:rsidRDefault="00080CBB" w:rsidP="00924FF1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7" type="#_x0000_t75" style="position:absolute;left:0;text-align:left;margin-left:16.95pt;margin-top:4.8pt;width:246.75pt;height:111pt;z-index:251652608;visibility:visible">
            <v:imagedata r:id="rId5" o:title=""/>
          </v:shape>
        </w:pict>
      </w:r>
    </w:p>
    <w:p w:rsidR="00080CBB" w:rsidRDefault="00080CBB" w:rsidP="00924FF1"/>
    <w:p w:rsidR="00080CBB" w:rsidRDefault="00080CBB" w:rsidP="00924FF1"/>
    <w:p w:rsidR="00080CBB" w:rsidRDefault="00080CBB" w:rsidP="00924FF1"/>
    <w:p w:rsidR="00080CBB" w:rsidRDefault="00080CBB" w:rsidP="00924FF1"/>
    <w:p w:rsidR="00080CBB" w:rsidRDefault="00080CBB" w:rsidP="00924FF1"/>
    <w:p w:rsidR="00080CBB" w:rsidRDefault="00080CBB" w:rsidP="00924FF1"/>
    <w:p w:rsidR="00080CBB" w:rsidRDefault="00080CBB" w:rsidP="00924FF1">
      <w:r>
        <w:rPr>
          <w:noProof/>
          <w:lang w:eastAsia="tr-TR"/>
        </w:rPr>
        <w:pict>
          <v:shape id="Resim 12" o:spid="_x0000_s1028" type="#_x0000_t75" style="position:absolute;margin-left:28.2pt;margin-top:21pt;width:223.5pt;height:174pt;z-index:251653632;visibility:visible">
            <v:imagedata r:id="rId6" o:title=""/>
          </v:shape>
        </w:pict>
      </w:r>
    </w:p>
    <w:p w:rsidR="00080CBB" w:rsidRDefault="00080CBB" w:rsidP="00924FF1">
      <w:pPr>
        <w:pStyle w:val="ListParagraph"/>
        <w:numPr>
          <w:ilvl w:val="0"/>
          <w:numId w:val="1"/>
        </w:numPr>
        <w:ind w:left="426"/>
      </w:pPr>
      <w:r>
        <w:t xml:space="preserve"> </w:t>
      </w:r>
    </w:p>
    <w:p w:rsidR="00080CBB" w:rsidRDefault="00080CBB" w:rsidP="005C7D2C">
      <w:pPr>
        <w:pStyle w:val="ListParagraph"/>
        <w:ind w:left="426"/>
      </w:pPr>
    </w:p>
    <w:p w:rsidR="00080CBB" w:rsidRDefault="00080CBB" w:rsidP="005C7D2C">
      <w:pPr>
        <w:pStyle w:val="ListParagraph"/>
        <w:ind w:left="426"/>
      </w:pPr>
    </w:p>
    <w:p w:rsidR="00080CBB" w:rsidRDefault="00080CBB" w:rsidP="005C7D2C">
      <w:pPr>
        <w:pStyle w:val="ListParagraph"/>
        <w:ind w:left="426"/>
      </w:pPr>
    </w:p>
    <w:p w:rsidR="00080CBB" w:rsidRDefault="00080CBB" w:rsidP="005C7D2C">
      <w:pPr>
        <w:pStyle w:val="ListParagraph"/>
        <w:ind w:left="426"/>
      </w:pPr>
    </w:p>
    <w:p w:rsidR="00080CBB" w:rsidRPr="00123C55" w:rsidRDefault="00080CBB" w:rsidP="005C7D2C">
      <w:pPr>
        <w:pStyle w:val="ListParagraph"/>
        <w:ind w:left="426"/>
        <w:rPr>
          <w:sz w:val="8"/>
          <w:szCs w:val="8"/>
        </w:rPr>
      </w:pPr>
    </w:p>
    <w:p w:rsidR="00080CBB" w:rsidRDefault="00080CBB" w:rsidP="00123C55"/>
    <w:p w:rsidR="00080CBB" w:rsidRDefault="00080CBB" w:rsidP="00123C55"/>
    <w:p w:rsidR="00080CBB" w:rsidRDefault="00080CBB" w:rsidP="00123C55"/>
    <w:p w:rsidR="00080CBB" w:rsidRDefault="00080CBB" w:rsidP="00123C55"/>
    <w:p w:rsidR="00080CBB" w:rsidRDefault="00080CBB" w:rsidP="00123C55"/>
    <w:p w:rsidR="00080CBB" w:rsidRDefault="00080CBB" w:rsidP="00123C55"/>
    <w:p w:rsidR="00080CBB" w:rsidRDefault="00080CBB" w:rsidP="00123C55">
      <w:r>
        <w:rPr>
          <w:noProof/>
          <w:lang w:eastAsia="tr-TR"/>
        </w:rPr>
        <w:pict>
          <v:shape id="Resim 14" o:spid="_x0000_s1029" type="#_x0000_t75" style="position:absolute;margin-left:25.2pt;margin-top:10.3pt;width:198pt;height:108.75pt;z-index:251654656;visibility:visible">
            <v:imagedata r:id="rId7" o:title=""/>
          </v:shape>
        </w:pict>
      </w:r>
      <w:r>
        <w:t xml:space="preserve"> </w:t>
      </w:r>
    </w:p>
    <w:p w:rsidR="00080CBB" w:rsidRDefault="00080CBB" w:rsidP="00BF1C75">
      <w:pPr>
        <w:pStyle w:val="ListParagraph"/>
        <w:numPr>
          <w:ilvl w:val="0"/>
          <w:numId w:val="1"/>
        </w:numPr>
        <w:ind w:left="426"/>
      </w:pPr>
      <w:r>
        <w:t xml:space="preserve">  </w:t>
      </w:r>
    </w:p>
    <w:p w:rsidR="00080CBB" w:rsidRDefault="00080CBB" w:rsidP="00123C55"/>
    <w:p w:rsidR="00080CBB" w:rsidRDefault="00080CBB" w:rsidP="00123C55"/>
    <w:p w:rsidR="00080CBB" w:rsidRDefault="00080CBB" w:rsidP="00123C55"/>
    <w:p w:rsidR="00080CBB" w:rsidRPr="00F7379A" w:rsidRDefault="00080CBB" w:rsidP="00F7379A">
      <w:pPr>
        <w:ind w:left="426"/>
        <w:rPr>
          <w:rFonts w:ascii="MV Boli" w:hAnsi="MV Boli" w:cs="MV Boli"/>
          <w:b/>
          <w:sz w:val="20"/>
          <w:szCs w:val="20"/>
        </w:rPr>
      </w:pPr>
      <w:r w:rsidRPr="00F7379A">
        <w:rPr>
          <w:rFonts w:ascii="MV Boli" w:hAnsi="MV Boli" w:cs="MV Boli"/>
          <w:b/>
          <w:sz w:val="20"/>
          <w:szCs w:val="20"/>
        </w:rPr>
        <w:t>Yukarıda modellenen işlem hangi seçenekte doğru verilmiştir?</w:t>
      </w:r>
    </w:p>
    <w:tbl>
      <w:tblPr>
        <w:tblW w:w="4180" w:type="dxa"/>
        <w:tblInd w:w="534" w:type="dxa"/>
        <w:tblLook w:val="00A0"/>
      </w:tblPr>
      <w:tblGrid>
        <w:gridCol w:w="2305"/>
        <w:gridCol w:w="1875"/>
      </w:tblGrid>
      <w:tr w:rsidR="00080CBB" w:rsidRPr="00B85AE6" w:rsidTr="00B85AE6">
        <w:trPr>
          <w:trHeight w:val="400"/>
        </w:trPr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9"/>
              </w:numPr>
              <w:tabs>
                <w:tab w:val="center" w:pos="940"/>
                <w:tab w:val="right" w:pos="188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160" w:dyaOrig="400">
                <v:shape id="_x0000_i1025" type="#_x0000_t75" style="width:57.75pt;height:20.25pt" o:ole="">
                  <v:imagedata r:id="rId8" o:title=""/>
                </v:shape>
                <o:OLEObject Type="Embed" ProgID="Equation.DSMT4" ShapeID="_x0000_i1025" DrawAspect="Content" ObjectID="_1383307342" r:id="rId9"/>
              </w:object>
            </w:r>
          </w:p>
        </w:tc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eastAsia="Times New Roman" w:hAnsi="MV Boli" w:cs="MV Boli"/>
                <w:b/>
                <w:position w:val="-4"/>
                <w:sz w:val="20"/>
                <w:szCs w:val="20"/>
              </w:rPr>
              <w:object w:dxaOrig="660" w:dyaOrig="260">
                <v:shape id="_x0000_i1026" type="#_x0000_t75" style="width:33pt;height:12.75pt" o:ole="">
                  <v:imagedata r:id="rId10" o:title=""/>
                </v:shape>
                <o:OLEObject Type="Embed" ProgID="Equation.DSMT4" ShapeID="_x0000_i1026" DrawAspect="Content" ObjectID="_1383307343" r:id="rId11"/>
              </w:object>
            </w:r>
          </w:p>
        </w:tc>
      </w:tr>
      <w:tr w:rsidR="00080CBB" w:rsidRPr="00B85AE6" w:rsidTr="00B85AE6">
        <w:trPr>
          <w:trHeight w:val="427"/>
        </w:trPr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160" w:dyaOrig="400">
                <v:shape id="_x0000_i1027" type="#_x0000_t75" style="width:57.75pt;height:20.25pt" o:ole="">
                  <v:imagedata r:id="rId12" o:title=""/>
                </v:shape>
                <o:OLEObject Type="Embed" ProgID="Equation.DSMT4" ShapeID="_x0000_i1027" DrawAspect="Content" ObjectID="_1383307344" r:id="rId13"/>
              </w:object>
            </w:r>
          </w:p>
        </w:tc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180" w:dyaOrig="400">
                <v:shape id="_x0000_i1028" type="#_x0000_t75" style="width:59.25pt;height:20.25pt" o:ole="">
                  <v:imagedata r:id="rId14" o:title=""/>
                </v:shape>
                <o:OLEObject Type="Embed" ProgID="Equation.DSMT4" ShapeID="_x0000_i1028" DrawAspect="Content" ObjectID="_1383307345" r:id="rId15"/>
              </w:object>
            </w:r>
          </w:p>
        </w:tc>
      </w:tr>
    </w:tbl>
    <w:p w:rsidR="00080CBB" w:rsidRDefault="00080CBB" w:rsidP="00BF1C75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780467">
      <w:pPr>
        <w:ind w:left="567"/>
        <w:rPr>
          <w:rFonts w:ascii="MV Boli" w:hAnsi="MV Boli" w:cs="MV Boli"/>
          <w:b/>
          <w:sz w:val="20"/>
          <w:szCs w:val="20"/>
        </w:rPr>
      </w:pPr>
    </w:p>
    <w:p w:rsidR="00080CBB" w:rsidRPr="005A0993" w:rsidRDefault="00080CBB" w:rsidP="00780467">
      <w:pPr>
        <w:ind w:left="567"/>
        <w:rPr>
          <w:rFonts w:ascii="MV Boli" w:hAnsi="MV Boli" w:cs="MV Boli"/>
          <w:b/>
          <w:sz w:val="10"/>
          <w:szCs w:val="10"/>
        </w:rPr>
      </w:pPr>
    </w:p>
    <w:p w:rsidR="00080CBB" w:rsidRDefault="00080CBB" w:rsidP="00BF1C75">
      <w:pPr>
        <w:pStyle w:val="MTDisplayEquation"/>
      </w:pPr>
      <w:r>
        <w:t xml:space="preserve">                     </w:t>
      </w:r>
      <w:r w:rsidRPr="00BF1C75">
        <w:rPr>
          <w:position w:val="-16"/>
        </w:rPr>
        <w:object w:dxaOrig="1740" w:dyaOrig="440">
          <v:shape id="_x0000_i1029" type="#_x0000_t75" style="width:87pt;height:21.75pt" o:ole="">
            <v:imagedata r:id="rId16" o:title=""/>
          </v:shape>
          <o:OLEObject Type="Embed" ProgID="Equation.DSMT4" ShapeID="_x0000_i1029" DrawAspect="Content" ObjectID="_1383307346" r:id="rId17"/>
        </w:object>
      </w:r>
    </w:p>
    <w:p w:rsidR="00080CBB" w:rsidRPr="00BF1C75" w:rsidRDefault="00080CBB" w:rsidP="00BF1C75">
      <w:pPr>
        <w:ind w:left="426"/>
        <w:rPr>
          <w:rFonts w:ascii="MV Boli" w:hAnsi="MV Boli" w:cs="MV Boli"/>
          <w:b/>
          <w:sz w:val="20"/>
          <w:szCs w:val="20"/>
        </w:rPr>
      </w:pPr>
      <w:r>
        <w:t xml:space="preserve">  </w:t>
      </w:r>
      <w:r w:rsidRPr="00BF1C75">
        <w:rPr>
          <w:rFonts w:ascii="MV Boli" w:hAnsi="MV Boli" w:cs="MV Boli"/>
          <w:b/>
          <w:sz w:val="20"/>
          <w:szCs w:val="20"/>
        </w:rPr>
        <w:t>İşleminin sonucu nedir?</w:t>
      </w:r>
    </w:p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2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+10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10 </w:t>
            </w:r>
          </w:p>
        </w:tc>
      </w:tr>
    </w:tbl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p w:rsidR="00080CBB" w:rsidRPr="005F3D2B" w:rsidRDefault="00080CBB" w:rsidP="00F916D7">
      <w:pPr>
        <w:pStyle w:val="ListParagraph"/>
        <w:ind w:left="426"/>
        <w:rPr>
          <w:rFonts w:ascii="MV Boli" w:hAnsi="MV Boli" w:cs="MV Boli"/>
          <w:b/>
          <w:sz w:val="8"/>
          <w:szCs w:val="8"/>
        </w:rPr>
      </w:pPr>
    </w:p>
    <w:p w:rsidR="00080CBB" w:rsidRDefault="00080CBB" w:rsidP="00BF1C75">
      <w:pPr>
        <w:pStyle w:val="MTDisplayEquation"/>
      </w:pPr>
      <w:r>
        <w:t xml:space="preserve">    </w:t>
      </w:r>
      <w:r w:rsidRPr="00BF1C75">
        <w:rPr>
          <w:position w:val="-6"/>
        </w:rPr>
        <w:object w:dxaOrig="1219" w:dyaOrig="279">
          <v:shape id="_x0000_i1030" type="#_x0000_t75" style="width:68.25pt;height:14.25pt" o:ole="">
            <v:imagedata r:id="rId18" o:title=""/>
          </v:shape>
          <o:OLEObject Type="Embed" ProgID="Equation.DSMT4" ShapeID="_x0000_i1030" DrawAspect="Content" ObjectID="_1383307347" r:id="rId19"/>
        </w:object>
      </w:r>
      <w:r>
        <w:t xml:space="preserve">     </w:t>
      </w:r>
    </w:p>
    <w:p w:rsidR="00080CBB" w:rsidRPr="00BF1C75" w:rsidRDefault="00080CBB" w:rsidP="00BF1C75">
      <w:pPr>
        <w:ind w:left="567"/>
        <w:rPr>
          <w:rFonts w:ascii="MV Boli" w:hAnsi="MV Boli" w:cs="MV Boli"/>
          <w:b/>
          <w:sz w:val="20"/>
          <w:szCs w:val="20"/>
        </w:rPr>
      </w:pPr>
      <w:r w:rsidRPr="00BF1C75">
        <w:rPr>
          <w:rFonts w:ascii="MV Boli" w:hAnsi="MV Boli" w:cs="MV Boli"/>
          <w:b/>
          <w:sz w:val="20"/>
          <w:szCs w:val="20"/>
        </w:rPr>
        <w:t xml:space="preserve">İşleminin sonucu </w:t>
      </w:r>
      <w:r>
        <w:rPr>
          <w:rFonts w:ascii="MV Boli" w:hAnsi="MV Boli" w:cs="MV Boli"/>
          <w:b/>
          <w:sz w:val="20"/>
          <w:szCs w:val="20"/>
        </w:rPr>
        <w:t>nedir?</w:t>
      </w:r>
    </w:p>
    <w:p w:rsidR="00080CBB" w:rsidRPr="00F916D7" w:rsidRDefault="00080CBB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6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2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0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+ 2 </w:t>
            </w:r>
          </w:p>
        </w:tc>
      </w:tr>
    </w:tbl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Pr="00C62C8E" w:rsidRDefault="00080CBB" w:rsidP="00C62C8E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43" o:spid="_x0000_s1030" type="#_x0000_t75" style="position:absolute;margin-left:-4.8pt;margin-top:22.75pt;width:263.25pt;height:52.5pt;z-index:-251660800;visibility:visible">
            <v:imagedata r:id="rId20" o:title=""/>
          </v:shape>
        </w:pict>
      </w:r>
    </w:p>
    <w:p w:rsidR="00080CBB" w:rsidRDefault="00080CBB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080CBB" w:rsidRDefault="00080CBB" w:rsidP="00C62C8E">
      <w:pPr>
        <w:rPr>
          <w:rFonts w:ascii="MV Boli" w:hAnsi="MV Boli" w:cs="MV Boli"/>
          <w:b/>
          <w:sz w:val="20"/>
          <w:szCs w:val="20"/>
        </w:rPr>
      </w:pPr>
    </w:p>
    <w:p w:rsidR="00080CBB" w:rsidRPr="00E93EC0" w:rsidRDefault="00080CBB" w:rsidP="00C62C8E">
      <w:pPr>
        <w:rPr>
          <w:rFonts w:ascii="MV Boli" w:hAnsi="MV Boli" w:cs="MV Boli"/>
          <w:b/>
          <w:sz w:val="10"/>
          <w:szCs w:val="10"/>
        </w:rPr>
      </w:pPr>
    </w:p>
    <w:p w:rsidR="00080CBB" w:rsidRDefault="00080CBB" w:rsidP="00E93EC0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Yukarıda modellenen işlem aşağıdakilerden hangisidir?</w:t>
      </w:r>
    </w:p>
    <w:tbl>
      <w:tblPr>
        <w:tblW w:w="4778" w:type="dxa"/>
        <w:tblInd w:w="534" w:type="dxa"/>
        <w:tblLook w:val="00A0"/>
      </w:tblPr>
      <w:tblGrid>
        <w:gridCol w:w="2480"/>
        <w:gridCol w:w="2588"/>
      </w:tblGrid>
      <w:tr w:rsidR="00080CBB" w:rsidRPr="00B85AE6" w:rsidTr="00B85AE6">
        <w:trPr>
          <w:trHeight w:val="430"/>
        </w:trPr>
        <w:tc>
          <w:tcPr>
            <w:tcW w:w="238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4"/>
              </w:numPr>
              <w:tabs>
                <w:tab w:val="center" w:pos="940"/>
                <w:tab w:val="right" w:pos="188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ab/>
            </w: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640" w:dyaOrig="400">
                <v:shape id="_x0000_i1031" type="#_x0000_t75" style="width:81pt;height:20.25pt" o:ole="">
                  <v:imagedata r:id="rId21" o:title=""/>
                </v:shape>
                <o:OLEObject Type="Embed" ProgID="Equation.DSMT4" ShapeID="_x0000_i1031" DrawAspect="Content" ObjectID="_1383307348" r:id="rId22"/>
              </w:object>
            </w:r>
          </w:p>
        </w:tc>
        <w:tc>
          <w:tcPr>
            <w:tcW w:w="238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4"/>
              </w:numPr>
              <w:tabs>
                <w:tab w:val="center" w:pos="870"/>
                <w:tab w:val="right" w:pos="174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ab/>
            </w: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640" w:dyaOrig="400">
                <v:shape id="_x0000_i1032" type="#_x0000_t75" style="width:81pt;height:20.25pt" o:ole="">
                  <v:imagedata r:id="rId23" o:title=""/>
                </v:shape>
                <o:OLEObject Type="Embed" ProgID="Equation.DSMT4" ShapeID="_x0000_i1032" DrawAspect="Content" ObjectID="_1383307349" r:id="rId24"/>
              </w:object>
            </w:r>
          </w:p>
        </w:tc>
      </w:tr>
      <w:tr w:rsidR="00080CBB" w:rsidRPr="00B85AE6" w:rsidTr="00B85AE6">
        <w:trPr>
          <w:trHeight w:val="459"/>
        </w:trPr>
        <w:tc>
          <w:tcPr>
            <w:tcW w:w="238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4"/>
              </w:numPr>
              <w:tabs>
                <w:tab w:val="center" w:pos="1090"/>
                <w:tab w:val="right" w:pos="218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ab/>
            </w: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500" w:dyaOrig="400">
                <v:shape id="_x0000_i1033" type="#_x0000_t75" style="width:75pt;height:20.25pt" o:ole="">
                  <v:imagedata r:id="rId25" o:title=""/>
                </v:shape>
                <o:OLEObject Type="Embed" ProgID="Equation.DSMT4" ShapeID="_x0000_i1033" DrawAspect="Content" ObjectID="_1383307350" r:id="rId26"/>
              </w:object>
            </w:r>
          </w:p>
        </w:tc>
        <w:tc>
          <w:tcPr>
            <w:tcW w:w="238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4"/>
              </w:numPr>
              <w:tabs>
                <w:tab w:val="center" w:pos="1090"/>
                <w:tab w:val="right" w:pos="218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ab/>
            </w:r>
            <w:r w:rsidRPr="00B85AE6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1640" w:dyaOrig="400">
                <v:shape id="_x0000_i1034" type="#_x0000_t75" style="width:81pt;height:20.25pt" o:ole="">
                  <v:imagedata r:id="rId27" o:title=""/>
                </v:shape>
                <o:OLEObject Type="Embed" ProgID="Equation.DSMT4" ShapeID="_x0000_i1034" DrawAspect="Content" ObjectID="_1383307351" r:id="rId28"/>
              </w:object>
            </w:r>
          </w:p>
        </w:tc>
      </w:tr>
    </w:tbl>
    <w:p w:rsidR="00080CBB" w:rsidRPr="00C62C8E" w:rsidRDefault="00080CBB" w:rsidP="00C62C8E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E93EC0">
      <w:pPr>
        <w:pStyle w:val="MTDisplayEquation"/>
      </w:pPr>
      <w:r>
        <w:t xml:space="preserve">     </w:t>
      </w:r>
      <w:r w:rsidRPr="00E93EC0">
        <w:rPr>
          <w:position w:val="-16"/>
        </w:rPr>
        <w:object w:dxaOrig="2260" w:dyaOrig="480">
          <v:shape id="_x0000_i1035" type="#_x0000_t75" style="width:113.25pt;height:24pt" o:ole="">
            <v:imagedata r:id="rId29" o:title=""/>
          </v:shape>
          <o:OLEObject Type="Embed" ProgID="Equation.DSMT4" ShapeID="_x0000_i1035" DrawAspect="Content" ObjectID="_1383307352" r:id="rId30"/>
        </w:object>
      </w:r>
    </w:p>
    <w:p w:rsidR="00080CBB" w:rsidRDefault="00080CBB" w:rsidP="00E93EC0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İşleminin sonucu nedir?</w:t>
      </w:r>
    </w:p>
    <w:p w:rsidR="00080CBB" w:rsidRPr="00E93EC0" w:rsidRDefault="00080CBB" w:rsidP="00E93EC0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>282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138 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0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+ 1 </w:t>
            </w:r>
          </w:p>
        </w:tc>
      </w:tr>
    </w:tbl>
    <w:p w:rsidR="00080CBB" w:rsidRDefault="00080CBB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Alican, hava durumu haberlerinden hava sıcaklığındaki değişimin dört gün boyunca her gün  – 2  derece olacağını ve sıcaklığın 11 derece olacağını duyuyor. Buna göre bugünkü hava sıcaklığı hangi seçenekte doğru verilmiştir?</w:t>
      </w:r>
    </w:p>
    <w:p w:rsidR="00080CBB" w:rsidRDefault="00080CBB" w:rsidP="002F36E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13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– 8  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+ 3  </w: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>+ 19</w:t>
            </w:r>
          </w:p>
        </w:tc>
      </w:tr>
    </w:tbl>
    <w:p w:rsidR="00080CBB" w:rsidRPr="002F36E7" w:rsidRDefault="00080CBB" w:rsidP="002F36E7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76" o:spid="_x0000_s1031" type="#_x0000_t75" style="position:absolute;left:0;text-align:left;margin-left:25.2pt;margin-top:-9.3pt;width:205.5pt;height:42pt;z-index:-251659776;visibility:visible">
            <v:imagedata r:id="rId31" o:title=""/>
          </v:shape>
        </w:pict>
      </w: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080CBB" w:rsidRDefault="00080CBB" w:rsidP="00B02DC5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_x0000_s1032" type="#_x0000_t75" style="position:absolute;margin-left:157.2pt;margin-top:12.7pt;width:36pt;height:33.75pt;z-index:-251658752">
            <v:imagedata r:id="rId32" o:title=""/>
          </v:shape>
          <o:OLEObject Type="Embed" ProgID="Equation.DSMT4" ShapeID="_x0000_s1032" DrawAspect="Content" ObjectID="_1383307388" r:id="rId33"/>
        </w:pict>
      </w:r>
    </w:p>
    <w:p w:rsidR="00080CBB" w:rsidRDefault="00080CBB" w:rsidP="008741F0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Verilen sayı doğrusuna göre               sayısı hangi harfler arasında kalır?</w:t>
      </w:r>
    </w:p>
    <w:tbl>
      <w:tblPr>
        <w:tblW w:w="0" w:type="auto"/>
        <w:tblInd w:w="567" w:type="dxa"/>
        <w:tblLook w:val="00A0"/>
      </w:tblPr>
      <w:tblGrid>
        <w:gridCol w:w="1185"/>
        <w:gridCol w:w="1239"/>
        <w:gridCol w:w="1239"/>
        <w:gridCol w:w="1239"/>
      </w:tblGrid>
      <w:tr w:rsidR="00080CBB" w:rsidRPr="00B85AE6" w:rsidTr="00B85AE6">
        <w:trPr>
          <w:trHeight w:val="402"/>
        </w:trPr>
        <w:tc>
          <w:tcPr>
            <w:tcW w:w="1185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>A ile B</w:t>
            </w:r>
          </w:p>
        </w:tc>
        <w:tc>
          <w:tcPr>
            <w:tcW w:w="123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B ile C </w:t>
            </w:r>
          </w:p>
        </w:tc>
        <w:tc>
          <w:tcPr>
            <w:tcW w:w="123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C ile D </w:t>
            </w:r>
          </w:p>
        </w:tc>
        <w:tc>
          <w:tcPr>
            <w:tcW w:w="123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ascii="MV Boli" w:hAnsi="MV Boli" w:cs="MV Boli"/>
                <w:sz w:val="20"/>
                <w:szCs w:val="20"/>
              </w:rPr>
              <w:t xml:space="preserve">D ile E </w:t>
            </w:r>
          </w:p>
        </w:tc>
      </w:tr>
    </w:tbl>
    <w:p w:rsidR="00080CBB" w:rsidRDefault="00080CBB" w:rsidP="008741F0">
      <w:pPr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8741F0">
      <w:pPr>
        <w:pStyle w:val="MTDisplayEquation"/>
        <w:numPr>
          <w:ilvl w:val="0"/>
          <w:numId w:val="0"/>
        </w:numPr>
        <w:ind w:left="426"/>
      </w:pPr>
    </w:p>
    <w:p w:rsidR="00080CBB" w:rsidRPr="00B02DC5" w:rsidRDefault="00080CBB" w:rsidP="008741F0">
      <w:pPr>
        <w:pStyle w:val="MTDisplayEquation"/>
        <w:numPr>
          <w:ilvl w:val="0"/>
          <w:numId w:val="0"/>
        </w:numPr>
        <w:ind w:left="426"/>
      </w:pPr>
      <w:r>
        <w:tab/>
      </w:r>
    </w:p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  </w:t>
      </w:r>
    </w:p>
    <w:tbl>
      <w:tblPr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0"/>
        <w:gridCol w:w="473"/>
        <w:gridCol w:w="446"/>
        <w:gridCol w:w="445"/>
      </w:tblGrid>
      <w:tr w:rsidR="00080CBB" w:rsidRPr="00B85AE6" w:rsidTr="00B85AE6">
        <w:trPr>
          <w:trHeight w:val="701"/>
        </w:trPr>
        <w:tc>
          <w:tcPr>
            <w:tcW w:w="420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080CBB" w:rsidRPr="00B85AE6" w:rsidRDefault="00080CBB" w:rsidP="00B85AE6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6"/>
              </w:rPr>
              <w:object w:dxaOrig="320" w:dyaOrig="279">
                <v:shape id="_x0000_i1038" type="#_x0000_t75" style="width:15.75pt;height:14.25pt" o:ole="">
                  <v:imagedata r:id="rId34" o:title=""/>
                </v:shape>
                <o:OLEObject Type="Embed" ProgID="Equation.DSMT4" ShapeID="_x0000_i1038" DrawAspect="Content" ObjectID="_1383307353" r:id="rId35"/>
              </w:object>
            </w:r>
          </w:p>
        </w:tc>
        <w:tc>
          <w:tcPr>
            <w:tcW w:w="446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220" w:dyaOrig="620">
                <v:shape id="_x0000_i1039" type="#_x0000_t75" style="width:11.25pt;height:30.75pt" o:ole="">
                  <v:imagedata r:id="rId36" o:title=""/>
                </v:shape>
                <o:OLEObject Type="Embed" ProgID="Equation.DSMT4" ShapeID="_x0000_i1039" DrawAspect="Content" ObjectID="_1383307354" r:id="rId37"/>
              </w:object>
            </w:r>
          </w:p>
        </w:tc>
        <w:tc>
          <w:tcPr>
            <w:tcW w:w="445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240" w:dyaOrig="620">
                <v:shape id="_x0000_i1040" type="#_x0000_t75" style="width:12pt;height:30.75pt" o:ole="">
                  <v:imagedata r:id="rId38" o:title=""/>
                </v:shape>
                <o:OLEObject Type="Embed" ProgID="Equation.DSMT4" ShapeID="_x0000_i1040" DrawAspect="Content" ObjectID="_1383307355" r:id="rId39"/>
              </w:object>
            </w:r>
          </w:p>
        </w:tc>
      </w:tr>
      <w:tr w:rsidR="00080CBB" w:rsidRPr="00B85AE6" w:rsidTr="00B85AE6">
        <w:trPr>
          <w:trHeight w:val="262"/>
        </w:trPr>
        <w:tc>
          <w:tcPr>
            <w:tcW w:w="420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i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i/>
                <w:sz w:val="20"/>
                <w:szCs w:val="20"/>
              </w:rPr>
              <w:t>N</w:t>
            </w:r>
          </w:p>
        </w:tc>
        <w:tc>
          <w:tcPr>
            <w:tcW w:w="47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</w:tr>
      <w:tr w:rsidR="00080CBB" w:rsidRPr="00B85AE6" w:rsidTr="00B85AE6">
        <w:trPr>
          <w:trHeight w:val="262"/>
        </w:trPr>
        <w:tc>
          <w:tcPr>
            <w:tcW w:w="420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i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i/>
                <w:sz w:val="20"/>
                <w:szCs w:val="20"/>
              </w:rPr>
              <w:t>Z</w:t>
            </w:r>
          </w:p>
        </w:tc>
        <w:tc>
          <w:tcPr>
            <w:tcW w:w="47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</w:tr>
      <w:tr w:rsidR="00080CBB" w:rsidRPr="00B85AE6" w:rsidTr="00B85AE6">
        <w:trPr>
          <w:trHeight w:val="262"/>
        </w:trPr>
        <w:tc>
          <w:tcPr>
            <w:tcW w:w="420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>Q</w:t>
            </w:r>
          </w:p>
        </w:tc>
        <w:tc>
          <w:tcPr>
            <w:tcW w:w="47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</w:tr>
    </w:tbl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Yukarıdaki tablo doldurulduğunda boş kutuların doğru şekli hangi seçenekteki gibi olur?</w:t>
      </w:r>
    </w:p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 w:rsidRPr="00B85AE6">
        <w:rPr>
          <w:rFonts w:ascii="MV Boli" w:hAnsi="MV Boli" w:cs="MV Boli"/>
          <w:b/>
          <w:noProof/>
          <w:sz w:val="20"/>
          <w:szCs w:val="20"/>
          <w:lang w:eastAsia="tr-TR"/>
        </w:rPr>
        <w:pict>
          <v:shape id="Resim 79" o:spid="_x0000_i1041" type="#_x0000_t75" style="width:181.5pt;height:111pt;visibility:visible">
            <v:imagedata r:id="rId40" o:title=""/>
          </v:shape>
        </w:pict>
      </w:r>
    </w:p>
    <w:p w:rsidR="00080CBB" w:rsidRDefault="00080CBB" w:rsidP="00D71AF7">
      <w:pPr>
        <w:rPr>
          <w:rFonts w:ascii="MV Boli" w:hAnsi="MV Boli" w:cs="MV Boli"/>
          <w:b/>
          <w:sz w:val="10"/>
          <w:szCs w:val="10"/>
        </w:rPr>
      </w:pPr>
    </w:p>
    <w:p w:rsidR="00080CBB" w:rsidRPr="00BC4F39" w:rsidRDefault="00080CBB" w:rsidP="00D71AF7">
      <w:pPr>
        <w:rPr>
          <w:rFonts w:ascii="MV Boli" w:hAnsi="MV Boli" w:cs="MV Boli"/>
          <w:b/>
          <w:sz w:val="10"/>
          <w:szCs w:val="10"/>
        </w:rPr>
      </w:pPr>
    </w:p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Aşağıdakilerden hangisi diğerlerinden farklı bir sayıdır?</w:t>
      </w:r>
    </w:p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00" w:dyaOrig="620">
                <v:shape id="_x0000_i1042" type="#_x0000_t75" style="width:20.25pt;height:30.75pt" o:ole="">
                  <v:imagedata r:id="rId41" o:title=""/>
                </v:shape>
                <o:OLEObject Type="Embed" ProgID="Equation.DSMT4" ShapeID="_x0000_i1042" DrawAspect="Content" ObjectID="_1383307356" r:id="rId42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360" w:dyaOrig="620">
                <v:shape id="_x0000_i1043" type="#_x0000_t75" style="width:18pt;height:30.75pt" o:ole="">
                  <v:imagedata r:id="rId43" o:title=""/>
                </v:shape>
                <o:OLEObject Type="Embed" ProgID="Equation.DSMT4" ShapeID="_x0000_i1043" DrawAspect="Content" ObjectID="_1383307357" r:id="rId44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99" w:dyaOrig="620">
                <v:shape id="_x0000_i1044" type="#_x0000_t75" style="width:24.75pt;height:30.75pt" o:ole="">
                  <v:imagedata r:id="rId45" o:title=""/>
                </v:shape>
                <o:OLEObject Type="Embed" ProgID="Equation.DSMT4" ShapeID="_x0000_i1044" DrawAspect="Content" ObjectID="_1383307358" r:id="rId46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99" w:dyaOrig="620">
                <v:shape id="_x0000_i1045" type="#_x0000_t75" style="width:24.75pt;height:30.75pt" o:ole="">
                  <v:imagedata r:id="rId47" o:title=""/>
                </v:shape>
                <o:OLEObject Type="Embed" ProgID="Equation.DSMT4" ShapeID="_x0000_i1045" DrawAspect="Content" ObjectID="_1383307359" r:id="rId48"/>
              </w:object>
            </w:r>
          </w:p>
        </w:tc>
      </w:tr>
    </w:tbl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  <w:r w:rsidRPr="00BC4F39">
        <w:rPr>
          <w:rFonts w:ascii="MV Boli" w:hAnsi="MV Boli" w:cs="MV Boli"/>
          <w:b/>
          <w:sz w:val="20"/>
          <w:szCs w:val="20"/>
        </w:rPr>
        <w:t xml:space="preserve"> </w:t>
      </w:r>
    </w:p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Pr="00BC4F39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Pr="00BC4F39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 w:rsidRPr="00121CF9">
        <w:rPr>
          <w:position w:val="-10"/>
        </w:rPr>
        <w:object w:dxaOrig="380" w:dyaOrig="320">
          <v:shape id="_x0000_i1046" type="#_x0000_t75" style="width:18.75pt;height:15.75pt" o:ole="">
            <v:imagedata r:id="rId49" o:title=""/>
          </v:shape>
          <o:OLEObject Type="Embed" ProgID="Equation.DSMT4" ShapeID="_x0000_i1046" DrawAspect="Content" ObjectID="_1383307360" r:id="rId50"/>
        </w:object>
      </w:r>
      <w:r>
        <w:t xml:space="preserve">  ve   </w:t>
      </w:r>
      <w:r w:rsidRPr="00121CF9">
        <w:rPr>
          <w:position w:val="-10"/>
        </w:rPr>
        <w:object w:dxaOrig="420" w:dyaOrig="360">
          <v:shape id="_x0000_i1047" type="#_x0000_t75" style="width:21pt;height:18pt" o:ole="">
            <v:imagedata r:id="rId51" o:title=""/>
          </v:shape>
          <o:OLEObject Type="Embed" ProgID="Equation.DSMT4" ShapeID="_x0000_i1047" DrawAspect="Content" ObjectID="_1383307361" r:id="rId52"/>
        </w:object>
      </w:r>
      <w:r>
        <w:t xml:space="preserve">  sayıları için aşağıda verilenlerden hangisi  doğrudur?</w:t>
      </w:r>
    </w:p>
    <w:p w:rsidR="00080CBB" w:rsidRPr="00BC4F39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4180" w:type="dxa"/>
        <w:tblInd w:w="534" w:type="dxa"/>
        <w:tblLook w:val="00A0"/>
      </w:tblPr>
      <w:tblGrid>
        <w:gridCol w:w="2090"/>
        <w:gridCol w:w="2090"/>
      </w:tblGrid>
      <w:tr w:rsidR="00080CBB" w:rsidRPr="00B85AE6" w:rsidTr="00B85AE6">
        <w:trPr>
          <w:trHeight w:val="400"/>
        </w:trPr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2"/>
              </w:numPr>
              <w:tabs>
                <w:tab w:val="center" w:pos="940"/>
                <w:tab w:val="right" w:pos="188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10"/>
              </w:rPr>
              <w:object w:dxaOrig="420" w:dyaOrig="360">
                <v:shape id="_x0000_i1048" type="#_x0000_t75" style="width:21pt;height:18pt" o:ole="">
                  <v:imagedata r:id="rId51" o:title=""/>
                </v:shape>
                <o:OLEObject Type="Embed" ProgID="Equation.DSMT4" ShapeID="_x0000_i1048" DrawAspect="Content" ObjectID="_1383307362" r:id="rId53"/>
              </w:object>
            </w:r>
            <w:r w:rsidRPr="00B85AE6">
              <w:t xml:space="preserve">  &gt;  </w:t>
            </w:r>
            <w:r w:rsidRPr="00B85AE6">
              <w:rPr>
                <w:rFonts w:eastAsia="Times New Roman"/>
                <w:position w:val="-10"/>
              </w:rPr>
              <w:object w:dxaOrig="380" w:dyaOrig="320">
                <v:shape id="_x0000_i1049" type="#_x0000_t75" style="width:18.75pt;height:15.75pt" o:ole="">
                  <v:imagedata r:id="rId49" o:title=""/>
                </v:shape>
                <o:OLEObject Type="Embed" ProgID="Equation.DSMT4" ShapeID="_x0000_i1049" DrawAspect="Content" ObjectID="_1383307363" r:id="rId54"/>
              </w:object>
            </w:r>
          </w:p>
        </w:tc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192.65pt;margin-top:5.1pt;width:189pt;height:45pt;z-index:251662848;mso-position-horizontal-relative:text;mso-position-vertical-relative:text" o:regroupid="2" stroked="f">
                  <v:textbox style="mso-next-textbox:#_x0000_s1033">
                    <w:txbxContent>
                      <w:p w:rsidR="00080CBB" w:rsidRDefault="00080CBB" w:rsidP="002F78DD">
                        <w:pPr>
                          <w:jc w:val="center"/>
                          <w:rPr>
                            <w:rFonts w:ascii="Copperplate Gothic Bold" w:hAnsi="Copperplate Gothic Bold"/>
                          </w:rPr>
                        </w:pPr>
                        <w:r>
                          <w:rPr>
                            <w:rFonts w:ascii="Copperplate Gothic Bold" w:hAnsi="Copperplate Gothic Bold"/>
                          </w:rPr>
                          <w:t>Basarılar dilerım</w:t>
                        </w:r>
                      </w:p>
                      <w:p w:rsidR="00080CBB" w:rsidRPr="004B7090" w:rsidRDefault="00080CBB" w:rsidP="004B7090">
                        <w:pPr>
                          <w:jc w:val="center"/>
                          <w:rPr>
                            <w:rFonts w:ascii="Verdana" w:hAnsi="Verdana"/>
                          </w:rPr>
                        </w:pPr>
                        <w:r w:rsidRPr="00486BBD">
                          <w:rPr>
                            <w:rFonts w:ascii="Verdana" w:hAnsi="Verdana"/>
                          </w:rPr>
                          <w:t>Levent CAN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prod #2 30573 4096"/>
                    <v:f eqn="prod @10 2 1"/>
                    <v:f eqn="sum @10 height #2"/>
                    <v:f eqn="sum @10 #1 0"/>
                    <v:f eqn="prod #1 1 2"/>
                    <v:f eqn="sum @10 @14 0"/>
                    <v:f eqn="sum @12 0 #1"/>
                    <v:f eqn="sum #0 @5 0"/>
                    <v:f eqn="sum width 0 @17"/>
                    <v:f eqn="sum width 0 #0"/>
                    <v:f eqn="sum @6 0 #0"/>
                    <v:f eqn="ellipse @20 width @10"/>
                    <v:f eqn="sum @10 0 @21"/>
                    <v:f eqn="sum @22 @16 @10"/>
                    <v:f eqn="sum #2 @16 @10"/>
                    <v:f eqn="prod @10 2391 32768"/>
                    <v:f eqn="sum @6 0 @17"/>
                    <v:f eqn="ellipse @26 width @10"/>
                    <v:f eqn="sum @10 #1 @27"/>
                    <v:f eqn="sum @22 #1 0"/>
                    <v:f eqn="sum @12 0 @27"/>
                    <v:f eqn="sum height 0 #2"/>
                    <v:f eqn="sum @10 @12 0"/>
                    <v:f eqn="sum @32 @10 @16"/>
                    <v:f eqn="sum @31 @10 @13"/>
                    <v:f eqn="sum @32 @10 @13"/>
                    <v:f eqn="sum @25 @12 @15"/>
                    <v:f eqn="sum @16 0 @15"/>
                    <v:f eqn="prod @37 2 3"/>
                    <v:f eqn="sum @1 @38 0"/>
                    <v:f eqn="sum #2 @38 0"/>
                    <v:f eqn="max @40 675"/>
                    <v:f eqn="prod width 3 8"/>
                    <v:f eqn="sum @42 0 4"/>
                  </v:formulas>
                  <v:path o:extrusionok="f" o:connecttype="custom" o:connectlocs="@6,0;@5,@36;@6,@1;@7,@36" o:connectangles="270,180,90,0" textboxrect="@0,@22,@19,@1"/>
                  <v:handles>
                    <v:h position="#0,topLeft" xrange="@5,@43"/>
                    <v:h position="center,#1" yrange="@39,@31"/>
                    <v:h position="topLeft,#2" yrange="@41,@24"/>
                  </v:handles>
                  <o:complex v:ext="view"/>
                </v:shapetype>
                <v:shape id="_x0000_s1034" type="#_x0000_t108" style="position:absolute;left:0;text-align:left;margin-left:146.55pt;margin-top:-1.55pt;width:283.1pt;height:29.95pt;z-index:251663872;mso-position-horizontal-relative:text;mso-position-vertical-relative:text" o:regroupid="2" adj="3343,8400,9000"/>
              </w:pict>
            </w:r>
            <w:r w:rsidRPr="00B85AE6">
              <w:rPr>
                <w:rFonts w:eastAsia="Times New Roman"/>
                <w:position w:val="-10"/>
              </w:rPr>
              <w:object w:dxaOrig="380" w:dyaOrig="320">
                <v:shape id="_x0000_i1050" type="#_x0000_t75" style="width:18.75pt;height:15.75pt" o:ole="">
                  <v:imagedata r:id="rId49" o:title=""/>
                </v:shape>
                <o:OLEObject Type="Embed" ProgID="Equation.DSMT4" ShapeID="_x0000_i1050" DrawAspect="Content" ObjectID="_1383307364" r:id="rId55"/>
              </w:object>
            </w:r>
            <w:r w:rsidRPr="00B85AE6">
              <w:t xml:space="preserve">  &gt; </w:t>
            </w:r>
            <w:r w:rsidRPr="00B85AE6">
              <w:rPr>
                <w:rFonts w:eastAsia="Times New Roman"/>
                <w:position w:val="-10"/>
              </w:rPr>
              <w:object w:dxaOrig="420" w:dyaOrig="360">
                <v:shape id="_x0000_i1051" type="#_x0000_t75" style="width:21pt;height:18pt" o:ole="">
                  <v:imagedata r:id="rId51" o:title=""/>
                </v:shape>
                <o:OLEObject Type="Embed" ProgID="Equation.DSMT4" ShapeID="_x0000_i1051" DrawAspect="Content" ObjectID="_1383307365" r:id="rId56"/>
              </w:object>
            </w:r>
          </w:p>
        </w:tc>
      </w:tr>
      <w:tr w:rsidR="00080CBB" w:rsidRPr="00B85AE6" w:rsidTr="00B85AE6">
        <w:trPr>
          <w:trHeight w:val="427"/>
        </w:trPr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10"/>
              </w:rPr>
              <w:object w:dxaOrig="380" w:dyaOrig="320">
                <v:shape id="_x0000_i1052" type="#_x0000_t75" style="width:18.75pt;height:15.75pt" o:ole="">
                  <v:imagedata r:id="rId49" o:title=""/>
                </v:shape>
                <o:OLEObject Type="Embed" ProgID="Equation.DSMT4" ShapeID="_x0000_i1052" DrawAspect="Content" ObjectID="_1383307366" r:id="rId57"/>
              </w:object>
            </w:r>
            <w:r w:rsidRPr="00B85AE6">
              <w:t xml:space="preserve">   =  </w:t>
            </w:r>
            <w:r w:rsidRPr="00B85AE6">
              <w:rPr>
                <w:rFonts w:eastAsia="Times New Roman"/>
                <w:position w:val="-10"/>
              </w:rPr>
              <w:object w:dxaOrig="420" w:dyaOrig="360">
                <v:shape id="_x0000_i1053" type="#_x0000_t75" style="width:21pt;height:18pt" o:ole="">
                  <v:imagedata r:id="rId51" o:title=""/>
                </v:shape>
                <o:OLEObject Type="Embed" ProgID="Equation.DSMT4" ShapeID="_x0000_i1053" DrawAspect="Content" ObjectID="_1383307367" r:id="rId58"/>
              </w:object>
            </w:r>
          </w:p>
        </w:tc>
        <w:tc>
          <w:tcPr>
            <w:tcW w:w="209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28"/>
              </w:rPr>
              <w:object w:dxaOrig="760" w:dyaOrig="680">
                <v:shape id="_x0000_i1054" type="#_x0000_t75" style="width:38.25pt;height:33.75pt" o:ole="">
                  <v:imagedata r:id="rId59" o:title=""/>
                </v:shape>
                <o:OLEObject Type="Embed" ProgID="Equation.DSMT4" ShapeID="_x0000_i1054" DrawAspect="Content" ObjectID="_1383307368" r:id="rId60"/>
              </w:object>
            </w:r>
          </w:p>
        </w:tc>
      </w:tr>
    </w:tbl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Pr="00BC4F39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  Hangi seçenekte verilen rasyonel sayı, diğerlerinden daha büyüktür?</w:t>
      </w:r>
    </w:p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Default="00080CBB" w:rsidP="00BC4F39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520" w:dyaOrig="620">
                <v:shape id="_x0000_i1055" type="#_x0000_t75" style="width:26.25pt;height:30.75pt" o:ole="">
                  <v:imagedata r:id="rId61" o:title=""/>
                </v:shape>
                <o:OLEObject Type="Embed" ProgID="Equation.DSMT4" ShapeID="_x0000_i1055" DrawAspect="Content" ObjectID="_1383307369" r:id="rId62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60" w:dyaOrig="620">
                <v:shape id="_x0000_i1056" type="#_x0000_t75" style="width:23.25pt;height:30.75pt" o:ole="">
                  <v:imagedata r:id="rId63" o:title=""/>
                </v:shape>
                <o:OLEObject Type="Embed" ProgID="Equation.DSMT4" ShapeID="_x0000_i1056" DrawAspect="Content" ObjectID="_1383307370" r:id="rId64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240" w:dyaOrig="620">
                <v:shape id="_x0000_i1057" type="#_x0000_t75" style="width:12pt;height:30.75pt" o:ole="">
                  <v:imagedata r:id="rId65" o:title=""/>
                </v:shape>
                <o:OLEObject Type="Embed" ProgID="Equation.DSMT4" ShapeID="_x0000_i1057" DrawAspect="Content" ObjectID="_1383307371" r:id="rId66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220" w:dyaOrig="620">
                <v:shape id="_x0000_i1058" type="#_x0000_t75" style="width:11.25pt;height:30.75pt" o:ole="">
                  <v:imagedata r:id="rId67" o:title=""/>
                </v:shape>
                <o:OLEObject Type="Embed" ProgID="Equation.DSMT4" ShapeID="_x0000_i1058" DrawAspect="Content" ObjectID="_1383307372" r:id="rId68"/>
              </w:object>
            </w:r>
          </w:p>
        </w:tc>
      </w:tr>
    </w:tbl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BC4F39">
      <w:pPr>
        <w:rPr>
          <w:rFonts w:ascii="MV Boli" w:hAnsi="MV Boli" w:cs="MV Boli"/>
          <w:b/>
          <w:sz w:val="20"/>
          <w:szCs w:val="20"/>
        </w:rPr>
      </w:pPr>
    </w:p>
    <w:p w:rsidR="00080CBB" w:rsidRPr="005520D2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t xml:space="preserve">     </w:t>
      </w:r>
      <w:r w:rsidRPr="00C11C00">
        <w:rPr>
          <w:position w:val="-24"/>
        </w:rPr>
        <w:object w:dxaOrig="859" w:dyaOrig="620">
          <v:shape id="_x0000_i1059" type="#_x0000_t75" style="width:42.75pt;height:30.75pt" o:ole="">
            <v:imagedata r:id="rId69" o:title=""/>
          </v:shape>
          <o:OLEObject Type="Embed" ProgID="Equation.DSMT4" ShapeID="_x0000_i1059" DrawAspect="Content" ObjectID="_1383307373" r:id="rId70"/>
        </w:object>
      </w:r>
      <w:r>
        <w:t xml:space="preserve">        </w:t>
      </w:r>
      <w:r w:rsidRPr="00C11C00">
        <w:rPr>
          <w:position w:val="-24"/>
        </w:rPr>
        <w:object w:dxaOrig="720" w:dyaOrig="620">
          <v:shape id="_x0000_i1060" type="#_x0000_t75" style="width:36pt;height:30.75pt" o:ole="">
            <v:imagedata r:id="rId71" o:title=""/>
          </v:shape>
          <o:OLEObject Type="Embed" ProgID="Equation.DSMT4" ShapeID="_x0000_i1060" DrawAspect="Content" ObjectID="_1383307374" r:id="rId72"/>
        </w:object>
      </w:r>
      <w:r>
        <w:t xml:space="preserve">        </w:t>
      </w:r>
      <w:r w:rsidRPr="00C11C00">
        <w:rPr>
          <w:position w:val="-24"/>
        </w:rPr>
        <w:object w:dxaOrig="700" w:dyaOrig="620">
          <v:shape id="_x0000_i1061" type="#_x0000_t75" style="width:35.25pt;height:30.75pt" o:ole="">
            <v:imagedata r:id="rId73" o:title=""/>
          </v:shape>
          <o:OLEObject Type="Embed" ProgID="Equation.DSMT4" ShapeID="_x0000_i1061" DrawAspect="Content" ObjectID="_1383307375" r:id="rId74"/>
        </w:object>
      </w:r>
    </w:p>
    <w:p w:rsidR="00080CBB" w:rsidRDefault="00080CBB" w:rsidP="005520D2">
      <w:pPr>
        <w:pStyle w:val="ListParagraph"/>
        <w:ind w:left="426"/>
      </w:pPr>
    </w:p>
    <w:p w:rsidR="00080CBB" w:rsidRDefault="00080CBB" w:rsidP="005520D2">
      <w:pPr>
        <w:pStyle w:val="ListParagraph"/>
        <w:ind w:left="426"/>
        <w:rPr>
          <w:b/>
        </w:rPr>
      </w:pPr>
      <w:r w:rsidRPr="005520D2">
        <w:rPr>
          <w:b/>
          <w:position w:val="-10"/>
        </w:rPr>
        <w:object w:dxaOrig="400" w:dyaOrig="320">
          <v:shape id="_x0000_i1062" type="#_x0000_t75" style="width:20.25pt;height:15.75pt" o:ole="">
            <v:imagedata r:id="rId75" o:title=""/>
          </v:shape>
          <o:OLEObject Type="Embed" ProgID="Equation.DSMT4" ShapeID="_x0000_i1062" DrawAspect="Content" ObjectID="_1383307376" r:id="rId76"/>
        </w:object>
      </w:r>
      <w:r w:rsidRPr="005520D2">
        <w:rPr>
          <w:b/>
        </w:rPr>
        <w:t xml:space="preserve"> ve </w:t>
      </w:r>
      <w:r w:rsidRPr="005520D2">
        <w:rPr>
          <w:b/>
          <w:position w:val="-6"/>
        </w:rPr>
        <w:object w:dxaOrig="180" w:dyaOrig="220">
          <v:shape id="_x0000_i1063" type="#_x0000_t75" style="width:9pt;height:11.25pt" o:ole="">
            <v:imagedata r:id="rId77" o:title=""/>
          </v:shape>
          <o:OLEObject Type="Embed" ProgID="Equation.DSMT4" ShapeID="_x0000_i1063" DrawAspect="Content" ObjectID="_1383307377" r:id="rId78"/>
        </w:object>
      </w:r>
      <w:r w:rsidRPr="005520D2">
        <w:rPr>
          <w:b/>
        </w:rPr>
        <w:t xml:space="preserve"> sayıları</w:t>
      </w:r>
      <w:r>
        <w:rPr>
          <w:b/>
        </w:rPr>
        <w:t xml:space="preserve">  hangi seçenekte doğru verilmiştir?</w:t>
      </w:r>
    </w:p>
    <w:p w:rsidR="00080CBB" w:rsidRPr="001E4EA3" w:rsidRDefault="00080CBB" w:rsidP="005520D2">
      <w:pPr>
        <w:pStyle w:val="ListParagraph"/>
        <w:ind w:left="426"/>
        <w:rPr>
          <w:b/>
          <w:sz w:val="10"/>
          <w:szCs w:val="10"/>
        </w:rPr>
      </w:pPr>
    </w:p>
    <w:p w:rsidR="00080CBB" w:rsidRDefault="00080CBB" w:rsidP="001E4EA3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 w:rsidRPr="00B85AE6">
        <w:rPr>
          <w:rFonts w:ascii="MV Boli" w:hAnsi="MV Boli" w:cs="MV Boli"/>
          <w:b/>
          <w:noProof/>
          <w:sz w:val="20"/>
          <w:szCs w:val="20"/>
          <w:lang w:eastAsia="tr-TR"/>
        </w:rPr>
        <w:pict>
          <v:shape id="Resim 40" o:spid="_x0000_i1064" type="#_x0000_t75" style="width:156pt;height:98.25pt;visibility:visible">
            <v:imagedata r:id="rId79" o:title=""/>
          </v:shape>
        </w:pict>
      </w:r>
    </w:p>
    <w:p w:rsidR="00080CBB" w:rsidRDefault="00080CBB" w:rsidP="001E4EA3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 w:rsidRPr="001E4EA3">
        <w:rPr>
          <w:rFonts w:ascii="MV Boli" w:hAnsi="MV Boli" w:cs="MV Boli"/>
          <w:b/>
          <w:sz w:val="20"/>
          <w:szCs w:val="20"/>
        </w:rPr>
        <w:t xml:space="preserve"> </w:t>
      </w:r>
    </w:p>
    <w:p w:rsidR="00080CBB" w:rsidRDefault="00080CBB" w:rsidP="001E4EA3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080CBB" w:rsidRPr="001E4EA3" w:rsidRDefault="00080CBB" w:rsidP="001E4EA3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pPr w:leftFromText="141" w:rightFromText="141" w:vertAnchor="text" w:horzAnchor="page" w:tblpX="6808" w:tblpY="1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0"/>
        <w:gridCol w:w="530"/>
        <w:gridCol w:w="530"/>
        <w:gridCol w:w="516"/>
      </w:tblGrid>
      <w:tr w:rsidR="00080CBB" w:rsidRPr="00B85AE6" w:rsidTr="00B85AE6">
        <w:trPr>
          <w:trHeight w:val="364"/>
        </w:trPr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>X</w: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6"/>
              </w:rPr>
              <w:object w:dxaOrig="320" w:dyaOrig="279">
                <v:shape id="_x0000_i1065" type="#_x0000_t75" style="width:15.75pt;height:14.25pt" o:ole="">
                  <v:imagedata r:id="rId34" o:title=""/>
                </v:shape>
                <o:OLEObject Type="Embed" ProgID="Equation.DSMT4" ShapeID="_x0000_i1065" DrawAspect="Content" ObjectID="_1383307378" r:id="rId80"/>
              </w:objec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4"/>
              </w:rPr>
              <w:object w:dxaOrig="320" w:dyaOrig="260">
                <v:shape id="_x0000_i1066" type="#_x0000_t75" style="width:15.75pt;height:13.5pt" o:ole="">
                  <v:imagedata r:id="rId81" o:title=""/>
                </v:shape>
                <o:OLEObject Type="Embed" ProgID="Equation.DSMT4" ShapeID="_x0000_i1066" DrawAspect="Content" ObjectID="_1383307379" r:id="rId82"/>
              </w:objec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4"/>
              </w:rPr>
              <w:object w:dxaOrig="300" w:dyaOrig="260">
                <v:shape id="_x0000_i1067" type="#_x0000_t75" style="width:15pt;height:13.5pt" o:ole="">
                  <v:imagedata r:id="rId83" o:title=""/>
                </v:shape>
                <o:OLEObject Type="Embed" ProgID="Equation.DSMT4" ShapeID="_x0000_i1067" DrawAspect="Content" ObjectID="_1383307380" r:id="rId84"/>
              </w:object>
            </w:r>
          </w:p>
        </w:tc>
      </w:tr>
      <w:tr w:rsidR="00080CBB" w:rsidRPr="00B85AE6" w:rsidTr="00B85AE6">
        <w:trPr>
          <w:trHeight w:val="364"/>
        </w:trPr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6"/>
              </w:rPr>
              <w:object w:dxaOrig="200" w:dyaOrig="279">
                <v:shape id="_x0000_i1068" type="#_x0000_t75" style="width:9.75pt;height:14.25pt" o:ole="">
                  <v:imagedata r:id="rId85" o:title=""/>
                </v:shape>
                <o:OLEObject Type="Embed" ProgID="Equation.DSMT4" ShapeID="_x0000_i1068" DrawAspect="Content" ObjectID="_1383307381" r:id="rId86"/>
              </w:objec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>b</w: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</w:tr>
      <w:tr w:rsidR="00080CBB" w:rsidRPr="00B85AE6" w:rsidTr="00B85AE6">
        <w:trPr>
          <w:trHeight w:val="364"/>
        </w:trPr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6"/>
              </w:rPr>
              <w:object w:dxaOrig="320" w:dyaOrig="279">
                <v:shape id="_x0000_i1069" type="#_x0000_t75" style="width:15.75pt;height:14.25pt" o:ole="">
                  <v:imagedata r:id="rId34" o:title=""/>
                </v:shape>
                <o:OLEObject Type="Embed" ProgID="Equation.DSMT4" ShapeID="_x0000_i1069" DrawAspect="Content" ObjectID="_1383307382" r:id="rId87"/>
              </w:objec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>a</w: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</w:tr>
      <w:tr w:rsidR="00080CBB" w:rsidRPr="00B85AE6" w:rsidTr="00B85AE6">
        <w:trPr>
          <w:trHeight w:val="388"/>
        </w:trPr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eastAsia="Times New Roman"/>
                <w:position w:val="-6"/>
              </w:rPr>
              <w:object w:dxaOrig="320" w:dyaOrig="279">
                <v:shape id="_x0000_i1070" type="#_x0000_t75" style="width:15.75pt;height:14.25pt" o:ole="">
                  <v:imagedata r:id="rId88" o:title=""/>
                </v:shape>
                <o:OLEObject Type="Embed" ProgID="Equation.DSMT4" ShapeID="_x0000_i1070" DrawAspect="Content" ObjectID="_1383307383" r:id="rId89"/>
              </w:object>
            </w: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080CBB" w:rsidRPr="00B85AE6" w:rsidRDefault="00080CBB" w:rsidP="00B85AE6">
            <w:pPr>
              <w:pStyle w:val="ListParagraph"/>
              <w:spacing w:after="0" w:line="240" w:lineRule="auto"/>
              <w:ind w:left="0"/>
              <w:jc w:val="center"/>
              <w:rPr>
                <w:rFonts w:ascii="MV Boli" w:hAnsi="MV Boli" w:cs="MV Boli"/>
                <w:b/>
                <w:sz w:val="20"/>
                <w:szCs w:val="20"/>
              </w:rPr>
            </w:pPr>
            <w:r w:rsidRPr="00B85AE6">
              <w:rPr>
                <w:rFonts w:ascii="MV Boli" w:hAnsi="MV Boli" w:cs="MV Boli"/>
                <w:b/>
                <w:sz w:val="20"/>
                <w:szCs w:val="20"/>
              </w:rPr>
              <w:t>c</w:t>
            </w:r>
          </w:p>
        </w:tc>
      </w:tr>
    </w:tbl>
    <w:p w:rsidR="00080CBB" w:rsidRDefault="00080CBB" w:rsidP="00A42AC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_x0000_s1035" type="#_x0000_t202" style="position:absolute;left:0;text-align:left;margin-left:139.75pt;margin-top:1.05pt;width:125.95pt;height:97.5pt;z-index:251658752;mso-position-horizontal-relative:text;mso-position-vertical-relative:text" stroked="f">
            <v:textbox>
              <w:txbxContent>
                <w:p w:rsidR="00080CBB" w:rsidRDefault="00080CBB">
                  <w:pPr>
                    <w:rPr>
                      <w:b/>
                    </w:rPr>
                  </w:pPr>
                  <w:r w:rsidRPr="001E4EA3">
                    <w:rPr>
                      <w:b/>
                    </w:rPr>
                    <w:t xml:space="preserve">Yandaki </w:t>
                  </w:r>
                  <w:r>
                    <w:rPr>
                      <w:b/>
                    </w:rPr>
                    <w:t>tabloya göre ;</w:t>
                  </w:r>
                </w:p>
                <w:p w:rsidR="00080CBB" w:rsidRDefault="00080CBB" w:rsidP="001E4EA3">
                  <w:pPr>
                    <w:jc w:val="center"/>
                  </w:pPr>
                  <w:r w:rsidRPr="00C11C00">
                    <w:rPr>
                      <w:position w:val="-24"/>
                    </w:rPr>
                    <w:object w:dxaOrig="560" w:dyaOrig="620">
                      <v:shape id="_x0000_i1072" type="#_x0000_t75" style="width:27.75pt;height:30.75pt" o:ole="">
                        <v:imagedata r:id="rId90" o:title=""/>
                      </v:shape>
                      <o:OLEObject Type="Embed" ProgID="Equation.DSMT4" ShapeID="_x0000_i1072" DrawAspect="Content" ObjectID="_1383307389" r:id="rId91"/>
                    </w:object>
                  </w:r>
                </w:p>
                <w:p w:rsidR="00080CBB" w:rsidRPr="001E4EA3" w:rsidRDefault="00080CBB">
                  <w:pPr>
                    <w:rPr>
                      <w:b/>
                    </w:rPr>
                  </w:pPr>
                  <w:r>
                    <w:rPr>
                      <w:b/>
                    </w:rPr>
                    <w:t>İşleminin sonucu nedir?</w:t>
                  </w:r>
                </w:p>
              </w:txbxContent>
            </v:textbox>
          </v:shape>
        </w:pict>
      </w:r>
    </w:p>
    <w:p w:rsidR="00080CBB" w:rsidRDefault="00080CBB" w:rsidP="001E4EA3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1E4EA3">
      <w:pPr>
        <w:rPr>
          <w:rFonts w:ascii="MV Boli" w:hAnsi="MV Boli" w:cs="MV Boli"/>
          <w:b/>
          <w:sz w:val="20"/>
          <w:szCs w:val="20"/>
        </w:rPr>
      </w:pPr>
    </w:p>
    <w:p w:rsidR="00080CBB" w:rsidRPr="001E4EA3" w:rsidRDefault="00080CBB" w:rsidP="001E4EA3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1E4EA3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080CBB" w:rsidRPr="00B85AE6" w:rsidTr="00B85AE6">
        <w:trPr>
          <w:trHeight w:val="345"/>
        </w:trPr>
        <w:tc>
          <w:tcPr>
            <w:tcW w:w="1119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320" w:dyaOrig="620">
                <v:shape id="_x0000_i1073" type="#_x0000_t75" style="width:16.5pt;height:30.75pt" o:ole="">
                  <v:imagedata r:id="rId92" o:title=""/>
                </v:shape>
                <o:OLEObject Type="Embed" ProgID="Equation.DSMT4" ShapeID="_x0000_i1073" DrawAspect="Content" ObjectID="_1383307384" r:id="rId93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320" w:dyaOrig="620">
                <v:shape id="_x0000_i1074" type="#_x0000_t75" style="width:15.75pt;height:30.75pt" o:ole="">
                  <v:imagedata r:id="rId94" o:title=""/>
                </v:shape>
                <o:OLEObject Type="Embed" ProgID="Equation.DSMT4" ShapeID="_x0000_i1074" DrawAspect="Content" ObjectID="_1383307385" r:id="rId95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80" w:dyaOrig="620">
                <v:shape id="_x0000_i1075" type="#_x0000_t75" style="width:24pt;height:30.75pt" o:ole="">
                  <v:imagedata r:id="rId96" o:title=""/>
                </v:shape>
                <o:OLEObject Type="Embed" ProgID="Equation.DSMT4" ShapeID="_x0000_i1075" DrawAspect="Content" ObjectID="_1383307386" r:id="rId97"/>
              </w:object>
            </w:r>
          </w:p>
        </w:tc>
        <w:tc>
          <w:tcPr>
            <w:tcW w:w="1170" w:type="dxa"/>
            <w:vAlign w:val="center"/>
          </w:tcPr>
          <w:p w:rsidR="00080CBB" w:rsidRPr="00B85AE6" w:rsidRDefault="00080CBB" w:rsidP="00B85AE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B85AE6">
              <w:rPr>
                <w:rFonts w:eastAsia="Times New Roman"/>
                <w:position w:val="-24"/>
              </w:rPr>
              <w:object w:dxaOrig="480" w:dyaOrig="620">
                <v:shape id="_x0000_i1076" type="#_x0000_t75" style="width:24pt;height:30.75pt" o:ole="">
                  <v:imagedata r:id="rId98" o:title=""/>
                </v:shape>
                <o:OLEObject Type="Embed" ProgID="Equation.DSMT4" ShapeID="_x0000_i1076" DrawAspect="Content" ObjectID="_1383307387" r:id="rId99"/>
              </w:object>
            </w:r>
          </w:p>
        </w:tc>
      </w:tr>
    </w:tbl>
    <w:p w:rsidR="00080CBB" w:rsidRDefault="00080CBB" w:rsidP="005A0993">
      <w:pPr>
        <w:rPr>
          <w:rFonts w:ascii="MV Boli" w:hAnsi="MV Boli" w:cs="MV Boli"/>
          <w:b/>
          <w:sz w:val="20"/>
          <w:szCs w:val="20"/>
        </w:rPr>
      </w:pPr>
    </w:p>
    <w:p w:rsidR="00080CBB" w:rsidRDefault="00080CBB" w:rsidP="005A0993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_x0000_s1036" type="#_x0000_t202" style="position:absolute;margin-left:47.1pt;margin-top:8.8pt;width:218.6pt;height:96.7pt;z-index:251659776" stroked="f">
            <v:textbox>
              <w:txbxContent>
                <w:p w:rsidR="00080CBB" w:rsidRDefault="00080CBB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Her Sorunun Doğru Cevabı </w:t>
                  </w:r>
                </w:p>
                <w:p w:rsidR="00080CBB" w:rsidRDefault="00080CBB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     Puandır.  Kalan 10 puanı </w:t>
                  </w:r>
                </w:p>
                <w:p w:rsidR="00080CBB" w:rsidRDefault="00080CBB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istediğiniz soru veya sorulara </w:t>
                  </w:r>
                </w:p>
                <w:p w:rsidR="00080CBB" w:rsidRPr="002F78DD" w:rsidRDefault="00080CBB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dağıtınız!!!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37" type="#_x0000_t73" style="position:absolute;margin-left:16.95pt;margin-top:13pt;width:24pt;height:63pt;z-index:251660800" fillcolor="#7f7f7f"/>
        </w:pict>
      </w:r>
    </w:p>
    <w:p w:rsidR="00080CBB" w:rsidRPr="005A0993" w:rsidRDefault="00080CBB" w:rsidP="005A0993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8" type="#_x0000_t58" style="position:absolute;margin-left:58.95pt;margin-top:6.45pt;width:25.5pt;height:27.75pt;z-index:251661824">
            <v:textbox>
              <w:txbxContent>
                <w:p w:rsidR="00080CBB" w:rsidRDefault="00080CBB">
                  <w:r>
                    <w:t>6</w:t>
                  </w:r>
                </w:p>
              </w:txbxContent>
            </v:textbox>
          </v:shape>
        </w:pict>
      </w:r>
    </w:p>
    <w:sectPr w:rsidR="00080CBB" w:rsidRPr="005A0993" w:rsidSect="00EE6322">
      <w:pgSz w:w="11906" w:h="16838"/>
      <w:pgMar w:top="1701" w:right="424" w:bottom="72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E4A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FE6657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618462E"/>
    <w:multiLevelType w:val="hybridMultilevel"/>
    <w:tmpl w:val="2506D8FE"/>
    <w:lvl w:ilvl="0" w:tplc="069CE0F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96D6C7C"/>
    <w:multiLevelType w:val="hybridMultilevel"/>
    <w:tmpl w:val="4CB6627A"/>
    <w:lvl w:ilvl="0" w:tplc="8482E90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2A5C43FE"/>
    <w:multiLevelType w:val="hybridMultilevel"/>
    <w:tmpl w:val="63A64BFC"/>
    <w:lvl w:ilvl="0" w:tplc="7D28D530">
      <w:start w:val="1"/>
      <w:numFmt w:val="upperLetter"/>
      <w:lvlText w:val="%1)"/>
      <w:lvlJc w:val="left"/>
      <w:pPr>
        <w:ind w:left="81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5">
    <w:nsid w:val="2B7F65DA"/>
    <w:multiLevelType w:val="hybridMultilevel"/>
    <w:tmpl w:val="2278DA76"/>
    <w:lvl w:ilvl="0" w:tplc="F66C3900">
      <w:numFmt w:val="bullet"/>
      <w:lvlText w:val="-"/>
      <w:lvlJc w:val="left"/>
      <w:pPr>
        <w:ind w:left="720" w:hanging="360"/>
      </w:pPr>
      <w:rPr>
        <w:rFonts w:ascii="MV Boli" w:eastAsia="Times New Roman" w:hAnsi="MV Bol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F7189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AEF31B2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D2337B1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712E93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7D91BA8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8DE33F2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49B0AFC"/>
    <w:multiLevelType w:val="hybridMultilevel"/>
    <w:tmpl w:val="9C1C86B0"/>
    <w:lvl w:ilvl="0" w:tplc="AD6239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006471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B790CA2"/>
    <w:multiLevelType w:val="hybridMultilevel"/>
    <w:tmpl w:val="EFE848C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ED84138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2180FA7"/>
    <w:multiLevelType w:val="hybridMultilevel"/>
    <w:tmpl w:val="E878021C"/>
    <w:lvl w:ilvl="0" w:tplc="0EDA0444">
      <w:numFmt w:val="bullet"/>
      <w:lvlText w:val="-"/>
      <w:lvlJc w:val="left"/>
      <w:pPr>
        <w:ind w:left="720" w:hanging="360"/>
      </w:pPr>
      <w:rPr>
        <w:rFonts w:ascii="MV Boli" w:eastAsia="Times New Roman" w:hAnsi="MV Bol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A03D5"/>
    <w:multiLevelType w:val="hybridMultilevel"/>
    <w:tmpl w:val="BF9AF668"/>
    <w:lvl w:ilvl="0" w:tplc="A5F086C6">
      <w:numFmt w:val="bullet"/>
      <w:lvlText w:val="-"/>
      <w:lvlJc w:val="left"/>
      <w:pPr>
        <w:ind w:left="720" w:hanging="360"/>
      </w:pPr>
      <w:rPr>
        <w:rFonts w:ascii="MV Boli" w:eastAsia="Times New Roman" w:hAnsi="MV Bol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1D72A1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F31674C"/>
    <w:multiLevelType w:val="hybridMultilevel"/>
    <w:tmpl w:val="B3AC5292"/>
    <w:lvl w:ilvl="0" w:tplc="42FC21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1051C9C"/>
    <w:multiLevelType w:val="hybridMultilevel"/>
    <w:tmpl w:val="ABA45960"/>
    <w:lvl w:ilvl="0" w:tplc="2C5AC9D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54536EF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6FD1343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8A511BC"/>
    <w:multiLevelType w:val="hybridMultilevel"/>
    <w:tmpl w:val="C7406008"/>
    <w:lvl w:ilvl="0" w:tplc="5502908C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7B635FD7"/>
    <w:multiLevelType w:val="hybridMultilevel"/>
    <w:tmpl w:val="065A021E"/>
    <w:lvl w:ilvl="0" w:tplc="B68A7F8C">
      <w:start w:val="1"/>
      <w:numFmt w:val="decimal"/>
      <w:pStyle w:val="MTDisplayEquation"/>
      <w:lvlText w:val="%1)"/>
      <w:lvlJc w:val="left"/>
      <w:pPr>
        <w:ind w:left="644" w:hanging="360"/>
      </w:pPr>
      <w:rPr>
        <w:rFonts w:ascii="MV Boli" w:hAnsi="MV Boli" w:cs="MV Bol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23"/>
  </w:num>
  <w:num w:numId="5">
    <w:abstractNumId w:val="12"/>
  </w:num>
  <w:num w:numId="6">
    <w:abstractNumId w:val="19"/>
  </w:num>
  <w:num w:numId="7">
    <w:abstractNumId w:val="2"/>
  </w:num>
  <w:num w:numId="8">
    <w:abstractNumId w:val="0"/>
  </w:num>
  <w:num w:numId="9">
    <w:abstractNumId w:val="21"/>
  </w:num>
  <w:num w:numId="10">
    <w:abstractNumId w:val="14"/>
  </w:num>
  <w:num w:numId="11">
    <w:abstractNumId w:val="20"/>
  </w:num>
  <w:num w:numId="12">
    <w:abstractNumId w:val="22"/>
  </w:num>
  <w:num w:numId="13">
    <w:abstractNumId w:val="1"/>
  </w:num>
  <w:num w:numId="14">
    <w:abstractNumId w:val="15"/>
  </w:num>
  <w:num w:numId="15">
    <w:abstractNumId w:val="9"/>
  </w:num>
  <w:num w:numId="16">
    <w:abstractNumId w:val="18"/>
  </w:num>
  <w:num w:numId="17">
    <w:abstractNumId w:val="11"/>
  </w:num>
  <w:num w:numId="18">
    <w:abstractNumId w:val="5"/>
  </w:num>
  <w:num w:numId="19">
    <w:abstractNumId w:val="17"/>
  </w:num>
  <w:num w:numId="20">
    <w:abstractNumId w:val="6"/>
  </w:num>
  <w:num w:numId="21">
    <w:abstractNumId w:val="7"/>
  </w:num>
  <w:num w:numId="22">
    <w:abstractNumId w:val="8"/>
  </w:num>
  <w:num w:numId="23">
    <w:abstractNumId w:val="10"/>
  </w:num>
  <w:num w:numId="24">
    <w:abstractNumId w:val="16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CF8"/>
    <w:rsid w:val="0007446A"/>
    <w:rsid w:val="00080CBB"/>
    <w:rsid w:val="000A14D2"/>
    <w:rsid w:val="000C5A81"/>
    <w:rsid w:val="00121CF9"/>
    <w:rsid w:val="00123C55"/>
    <w:rsid w:val="001340B6"/>
    <w:rsid w:val="00144A6D"/>
    <w:rsid w:val="001E4EA3"/>
    <w:rsid w:val="00271911"/>
    <w:rsid w:val="002A030A"/>
    <w:rsid w:val="002C5503"/>
    <w:rsid w:val="002F36E7"/>
    <w:rsid w:val="002F78DD"/>
    <w:rsid w:val="003815A6"/>
    <w:rsid w:val="00387C83"/>
    <w:rsid w:val="00414FC6"/>
    <w:rsid w:val="00486BBD"/>
    <w:rsid w:val="004B7090"/>
    <w:rsid w:val="004C1418"/>
    <w:rsid w:val="005520D2"/>
    <w:rsid w:val="00560B1D"/>
    <w:rsid w:val="00562463"/>
    <w:rsid w:val="00562748"/>
    <w:rsid w:val="00586C09"/>
    <w:rsid w:val="005A0993"/>
    <w:rsid w:val="005C7D2C"/>
    <w:rsid w:val="005F3D2B"/>
    <w:rsid w:val="00626EA9"/>
    <w:rsid w:val="00655ACF"/>
    <w:rsid w:val="00696921"/>
    <w:rsid w:val="00721FAA"/>
    <w:rsid w:val="00780467"/>
    <w:rsid w:val="007D5E7A"/>
    <w:rsid w:val="008741F0"/>
    <w:rsid w:val="008E42C1"/>
    <w:rsid w:val="00924FF1"/>
    <w:rsid w:val="0094260A"/>
    <w:rsid w:val="00A238AD"/>
    <w:rsid w:val="00A251AA"/>
    <w:rsid w:val="00A42AC7"/>
    <w:rsid w:val="00AF3E65"/>
    <w:rsid w:val="00B02DC5"/>
    <w:rsid w:val="00B71E11"/>
    <w:rsid w:val="00B85AE6"/>
    <w:rsid w:val="00BC4F39"/>
    <w:rsid w:val="00BF1C75"/>
    <w:rsid w:val="00C11C00"/>
    <w:rsid w:val="00C62C8E"/>
    <w:rsid w:val="00C91032"/>
    <w:rsid w:val="00D2296F"/>
    <w:rsid w:val="00D71AF7"/>
    <w:rsid w:val="00D931AA"/>
    <w:rsid w:val="00DE1279"/>
    <w:rsid w:val="00E15CF8"/>
    <w:rsid w:val="00E93EC0"/>
    <w:rsid w:val="00EA0C09"/>
    <w:rsid w:val="00EE6322"/>
    <w:rsid w:val="00F54318"/>
    <w:rsid w:val="00F7379A"/>
    <w:rsid w:val="00F8445A"/>
    <w:rsid w:val="00F9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Web1">
    <w:name w:val="Table Web 1"/>
    <w:basedOn w:val="TableNormal"/>
    <w:uiPriority w:val="99"/>
    <w:rsid w:val="00E15CF8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99"/>
    <w:qFormat/>
    <w:rsid w:val="00655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5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A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C7D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ListParagraph"/>
    <w:next w:val="Normal"/>
    <w:link w:val="MTDisplayEquationChar"/>
    <w:uiPriority w:val="99"/>
    <w:rsid w:val="00BF1C75"/>
    <w:pPr>
      <w:numPr>
        <w:numId w:val="1"/>
      </w:numPr>
      <w:tabs>
        <w:tab w:val="center" w:pos="2900"/>
        <w:tab w:val="right" w:pos="5380"/>
      </w:tabs>
      <w:ind w:left="426"/>
    </w:pPr>
    <w:rPr>
      <w:rFonts w:ascii="MV Boli" w:hAnsi="MV Boli" w:cs="MV Boli"/>
      <w:b/>
      <w:sz w:val="10"/>
      <w:szCs w:val="10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BF1C75"/>
    <w:rPr>
      <w:rFonts w:cs="Times New Roman"/>
    </w:rPr>
  </w:style>
  <w:style w:type="character" w:customStyle="1" w:styleId="MTDisplayEquationChar">
    <w:name w:val="MTDisplayEquation Char"/>
    <w:basedOn w:val="ListParagraphChar"/>
    <w:link w:val="MTDisplayEquation"/>
    <w:uiPriority w:val="99"/>
    <w:locked/>
    <w:rsid w:val="00BF1C75"/>
    <w:rPr>
      <w:rFonts w:ascii="MV Boli" w:hAnsi="MV Boli" w:cs="MV Boli"/>
      <w:b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1.wmf"/><Relationship Id="rId34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97" Type="http://schemas.openxmlformats.org/officeDocument/2006/relationships/oleObject" Target="embeddings/oleObject47.bin"/><Relationship Id="rId7" Type="http://schemas.openxmlformats.org/officeDocument/2006/relationships/image" Target="media/image3.png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1.png"/><Relationship Id="rId45" Type="http://schemas.openxmlformats.org/officeDocument/2006/relationships/image" Target="media/image24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png"/><Relationship Id="rId87" Type="http://schemas.openxmlformats.org/officeDocument/2006/relationships/oleObject" Target="embeddings/oleObject42.bin"/><Relationship Id="rId5" Type="http://schemas.openxmlformats.org/officeDocument/2006/relationships/image" Target="media/image1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3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10.png"/><Relationship Id="rId41" Type="http://schemas.openxmlformats.org/officeDocument/2006/relationships/image" Target="media/image22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9.wmf"/><Relationship Id="rId49" Type="http://schemas.openxmlformats.org/officeDocument/2006/relationships/image" Target="media/image26.wmf"/><Relationship Id="rId57" Type="http://schemas.openxmlformats.org/officeDocument/2006/relationships/oleObject" Target="embeddings/oleObject26.bin"/><Relationship Id="rId10" Type="http://schemas.openxmlformats.org/officeDocument/2006/relationships/image" Target="media/image5.wmf"/><Relationship Id="rId31" Type="http://schemas.openxmlformats.org/officeDocument/2006/relationships/image" Target="media/image16.png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345</Words>
  <Characters>1971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Levent</dc:creator>
  <cp:keywords/>
  <dc:description/>
  <cp:lastModifiedBy>EDANUR HANIM</cp:lastModifiedBy>
  <cp:revision>3</cp:revision>
  <cp:lastPrinted>2009-10-30T15:08:00Z</cp:lastPrinted>
  <dcterms:created xsi:type="dcterms:W3CDTF">2009-10-31T09:43:00Z</dcterms:created>
  <dcterms:modified xsi:type="dcterms:W3CDTF">2011-11-20T13:15:00Z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